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241125" w14:textId="77777777" w:rsidR="00F4093F" w:rsidRDefault="00F4093F" w:rsidP="00F4093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BURTON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03B2C157" w14:textId="77777777" w:rsidR="00F4093F" w:rsidRDefault="00F4093F" w:rsidP="00F4093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Archer.</w:t>
      </w:r>
    </w:p>
    <w:p w14:paraId="7BAFD4AF" w14:textId="77777777" w:rsidR="00F4093F" w:rsidRDefault="00F4093F" w:rsidP="00F4093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37F329D" w14:textId="77777777" w:rsidR="00F4093F" w:rsidRDefault="00F4093F" w:rsidP="00F4093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1C58062" w14:textId="77777777" w:rsidR="00F4093F" w:rsidRDefault="00F4093F" w:rsidP="00F4093F">
      <w:pPr>
        <w:pStyle w:val="NoSpacing"/>
        <w:ind w:left="1440" w:hanging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1417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He served in France under the command of Humphrey, Duke of Gloucester(q.v.).</w:t>
      </w:r>
    </w:p>
    <w:p w14:paraId="70DB1726" w14:textId="77777777" w:rsidR="00F4093F" w:rsidRDefault="00F4093F" w:rsidP="00F4093F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E101/51/2, m2,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20140E0F" w14:textId="77777777" w:rsidR="00F4093F" w:rsidRDefault="00F4093F" w:rsidP="00F4093F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3C6C15AA" w14:textId="77777777" w:rsidR="00F4093F" w:rsidRDefault="00F4093F" w:rsidP="00F4093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987E7C9" w14:textId="77777777" w:rsidR="00F4093F" w:rsidRDefault="00F4093F" w:rsidP="00F4093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DD3D95F" w14:textId="77777777" w:rsidR="00F4093F" w:rsidRDefault="00F4093F" w:rsidP="00F4093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July 2022</w:t>
      </w:r>
    </w:p>
    <w:p w14:paraId="0EE027A4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CFA3F1" w14:textId="77777777" w:rsidR="00F4093F" w:rsidRDefault="00F4093F" w:rsidP="009139A6">
      <w:r>
        <w:separator/>
      </w:r>
    </w:p>
  </w:endnote>
  <w:endnote w:type="continuationSeparator" w:id="0">
    <w:p w14:paraId="2FDE769C" w14:textId="77777777" w:rsidR="00F4093F" w:rsidRDefault="00F4093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806A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E7B2C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06D2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5D67DD" w14:textId="77777777" w:rsidR="00F4093F" w:rsidRDefault="00F4093F" w:rsidP="009139A6">
      <w:r>
        <w:separator/>
      </w:r>
    </w:p>
  </w:footnote>
  <w:footnote w:type="continuationSeparator" w:id="0">
    <w:p w14:paraId="6D712EBC" w14:textId="77777777" w:rsidR="00F4093F" w:rsidRDefault="00F4093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8F3AB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4313B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6388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093F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4093F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7B3DF5"/>
  <w15:chartTrackingRefBased/>
  <w15:docId w15:val="{BAB912CF-4C2B-45B4-9CDF-52B26B329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43</Words>
  <Characters>248</Characters>
  <Application>Microsoft Office Word</Application>
  <DocSecurity>0</DocSecurity>
  <Lines>2</Lines>
  <Paragraphs>1</Paragraphs>
  <ScaleCrop>false</ScaleCrop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2022-07-28T19:54:00Z</dcterms:created>
  <dcterms:modified xsi:type="dcterms:W3CDTF">2022-07-28T19:55:00Z</dcterms:modified>
</cp:coreProperties>
</file>